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8AF10" w14:textId="367EA96D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E270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7E2701">
        <w:rPr>
          <w:b/>
          <w:noProof/>
          <w:sz w:val="24"/>
        </w:rPr>
        <w:t>46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4FE4" w:rsidRPr="00134FE4">
        <w:rPr>
          <w:b/>
          <w:i/>
          <w:noProof/>
          <w:sz w:val="28"/>
        </w:rPr>
        <w:t>S2-210</w:t>
      </w:r>
      <w:r w:rsidR="00492773">
        <w:rPr>
          <w:b/>
          <w:i/>
          <w:noProof/>
          <w:sz w:val="28"/>
        </w:rPr>
        <w:t>6127</w:t>
      </w:r>
    </w:p>
    <w:p w14:paraId="3A7BAEE1" w14:textId="771B9293" w:rsidR="004E3939" w:rsidRPr="007E2701" w:rsidRDefault="00AE1B3E" w:rsidP="00AE1B3E">
      <w:pPr>
        <w:pStyle w:val="a3"/>
        <w:rPr>
          <w:bCs/>
          <w:sz w:val="22"/>
          <w:szCs w:val="22"/>
        </w:rPr>
      </w:pPr>
      <w:r w:rsidRPr="007E2701">
        <w:rPr>
          <w:bCs/>
          <w:sz w:val="24"/>
        </w:rPr>
        <w:t xml:space="preserve">e-meeting, </w:t>
      </w:r>
      <w:r w:rsidR="007E2701" w:rsidRPr="007E2701">
        <w:rPr>
          <w:bCs/>
          <w:sz w:val="24"/>
        </w:rPr>
        <w:t>16</w:t>
      </w:r>
      <w:r w:rsidRPr="007E2701">
        <w:rPr>
          <w:bCs/>
          <w:sz w:val="24"/>
        </w:rPr>
        <w:t>- 2</w:t>
      </w:r>
      <w:r w:rsidR="00134FE4">
        <w:rPr>
          <w:bCs/>
          <w:sz w:val="24"/>
        </w:rPr>
        <w:t>7</w:t>
      </w:r>
      <w:r w:rsidRPr="007E2701">
        <w:rPr>
          <w:bCs/>
          <w:sz w:val="24"/>
        </w:rPr>
        <w:t xml:space="preserve"> </w:t>
      </w:r>
      <w:r w:rsidR="007E2701" w:rsidRPr="007E2701">
        <w:rPr>
          <w:bCs/>
          <w:sz w:val="24"/>
        </w:rPr>
        <w:t>August</w:t>
      </w:r>
      <w:r w:rsidRPr="007E2701">
        <w:rPr>
          <w:bCs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FEC52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1FEE" w:rsidRPr="00611FE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11FEE">
        <w:rPr>
          <w:rFonts w:ascii="Arial" w:hAnsi="Arial" w:cs="Arial"/>
          <w:b/>
          <w:sz w:val="22"/>
          <w:szCs w:val="22"/>
        </w:rPr>
        <w:t xml:space="preserve"> </w:t>
      </w:r>
      <w:r w:rsidR="007E270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5231E" w:rsidRPr="0045231E">
        <w:rPr>
          <w:rFonts w:ascii="Arial" w:hAnsi="Arial" w:cs="Arial"/>
          <w:b/>
          <w:sz w:val="22"/>
          <w:szCs w:val="22"/>
        </w:rPr>
        <w:t>NSAC service and service operation</w:t>
      </w:r>
    </w:p>
    <w:p w14:paraId="06BA196E" w14:textId="0EEE44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 w:rsidRPr="0045231E">
        <w:rPr>
          <w:rFonts w:ascii="Arial" w:hAnsi="Arial" w:cs="Arial"/>
          <w:b/>
          <w:sz w:val="22"/>
          <w:szCs w:val="22"/>
        </w:rPr>
        <w:t>S2-2105257/ C4-213048</w:t>
      </w:r>
    </w:p>
    <w:p w14:paraId="2C6E4D6E" w14:textId="1FAD2D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Rel</w:t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  <w:r w:rsidR="001D74E7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15545E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 w:hint="eastAsia"/>
          <w:b/>
          <w:bCs/>
          <w:sz w:val="22"/>
          <w:szCs w:val="22"/>
          <w:lang w:eastAsia="zh-CN"/>
        </w:rPr>
        <w:t>e</w:t>
      </w:r>
      <w:r w:rsidR="0045231E">
        <w:rPr>
          <w:rFonts w:ascii="Arial" w:hAnsi="Arial" w:cs="Arial"/>
          <w:b/>
          <w:bCs/>
          <w:sz w:val="22"/>
          <w:szCs w:val="22"/>
          <w:lang w:eastAsia="zh-CN"/>
        </w:rPr>
        <w:t>NS_Ph2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D3C13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E7">
        <w:rPr>
          <w:rFonts w:ascii="Arial" w:hAnsi="Arial" w:cs="Arial"/>
          <w:b/>
          <w:sz w:val="22"/>
          <w:szCs w:val="22"/>
        </w:rPr>
        <w:t>SA</w:t>
      </w:r>
      <w:r w:rsidR="007E2701">
        <w:rPr>
          <w:rFonts w:ascii="Arial" w:hAnsi="Arial" w:cs="Arial"/>
          <w:b/>
          <w:sz w:val="22"/>
          <w:szCs w:val="22"/>
        </w:rPr>
        <w:t>2</w:t>
      </w:r>
    </w:p>
    <w:p w14:paraId="2548326B" w14:textId="4F6557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134A10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E34F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/>
          <w:b/>
          <w:bCs/>
          <w:sz w:val="22"/>
          <w:szCs w:val="22"/>
        </w:rPr>
        <w:t>Jinguo Zhu</w:t>
      </w:r>
    </w:p>
    <w:p w14:paraId="6C77601D" w14:textId="5A66604A" w:rsidR="0045231E" w:rsidRDefault="00B97703" w:rsidP="001D74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45231E" w:rsidRPr="00A634C3">
          <w:rPr>
            <w:rStyle w:val="af0"/>
            <w:rFonts w:ascii="Arial" w:hAnsi="Arial" w:cs="Arial"/>
            <w:b/>
            <w:bCs/>
            <w:sz w:val="22"/>
            <w:szCs w:val="22"/>
          </w:rPr>
          <w:t>zhu.jinguo@zte.com.cn</w:t>
        </w:r>
      </w:hyperlink>
    </w:p>
    <w:p w14:paraId="5C701869" w14:textId="18779B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 w:rsidP="001D74E7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9B3FDD0" w:rsidR="00B97703" w:rsidRPr="00B1395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83BA3" w:rsidRPr="00B13952">
        <w:rPr>
          <w:rFonts w:ascii="Arial" w:hAnsi="Arial" w:cs="Arial"/>
          <w:b/>
          <w:sz w:val="22"/>
          <w:szCs w:val="22"/>
        </w:rPr>
        <w:t>TS23.501</w:t>
      </w:r>
      <w:r w:rsidR="00A83BA3" w:rsidRPr="00B13952">
        <w:rPr>
          <w:rFonts w:ascii="Arial" w:hAnsi="Arial" w:cs="Arial" w:hint="eastAsia"/>
          <w:b/>
          <w:sz w:val="22"/>
          <w:szCs w:val="22"/>
        </w:rPr>
        <w:t>CR</w:t>
      </w:r>
      <w:r w:rsidR="00A83BA3" w:rsidRPr="00B13952">
        <w:rPr>
          <w:rFonts w:ascii="Arial" w:hAnsi="Arial" w:cs="Arial"/>
          <w:b/>
          <w:sz w:val="22"/>
          <w:szCs w:val="22"/>
        </w:rPr>
        <w:t>#3071, TS23.502CR#2970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6B0BA4F" w14:textId="24D5025E" w:rsidR="008678AE" w:rsidRDefault="008678AE" w:rsidP="00790899">
      <w:pPr>
        <w:pStyle w:val="2"/>
        <w:rPr>
          <w:color w:val="000000" w:themeColor="text1"/>
        </w:rPr>
      </w:pPr>
      <w:r>
        <w:rPr>
          <w:color w:val="000000" w:themeColor="text1"/>
        </w:rPr>
        <w:t>1.1</w:t>
      </w:r>
      <w:r>
        <w:rPr>
          <w:color w:val="000000" w:themeColor="text1"/>
        </w:rPr>
        <w:tab/>
        <w:t>General</w:t>
      </w:r>
    </w:p>
    <w:p w14:paraId="30050D5B" w14:textId="33982DE2" w:rsidR="008678AE" w:rsidRPr="002E750D" w:rsidRDefault="00D10FB8" w:rsidP="007C110C">
      <w:pPr>
        <w:rPr>
          <w:rFonts w:ascii="Arial" w:hAnsi="Arial" w:cs="Arial"/>
          <w:lang w:eastAsia="zh-CN"/>
        </w:rPr>
      </w:pPr>
      <w:r w:rsidRPr="002E750D">
        <w:rPr>
          <w:rFonts w:ascii="Arial" w:hAnsi="Arial" w:cs="Arial"/>
          <w:lang w:eastAsia="zh-CN"/>
        </w:rPr>
        <w:t>SA</w:t>
      </w:r>
      <w:r w:rsidR="007C110C" w:rsidRPr="002E750D">
        <w:rPr>
          <w:rFonts w:ascii="Arial" w:hAnsi="Arial" w:cs="Arial"/>
          <w:lang w:eastAsia="zh-CN"/>
        </w:rPr>
        <w:t>2</w:t>
      </w:r>
      <w:r w:rsidR="007E2701" w:rsidRPr="002E750D">
        <w:rPr>
          <w:rFonts w:ascii="Arial" w:hAnsi="Arial" w:cs="Arial"/>
          <w:lang w:eastAsia="zh-CN"/>
        </w:rPr>
        <w:t xml:space="preserve"> thanks </w:t>
      </w:r>
      <w:r w:rsidR="0045231E" w:rsidRPr="002E750D">
        <w:rPr>
          <w:rFonts w:ascii="Arial" w:hAnsi="Arial" w:cs="Arial"/>
          <w:lang w:eastAsia="zh-CN"/>
        </w:rPr>
        <w:t xml:space="preserve">CT4 LS on NSAC service and service operation. SA2 </w:t>
      </w:r>
      <w:r w:rsidR="0045231E" w:rsidRPr="002E750D">
        <w:rPr>
          <w:rFonts w:ascii="Arial" w:hAnsi="Arial" w:cs="Arial" w:hint="eastAsia"/>
          <w:lang w:eastAsia="zh-CN"/>
        </w:rPr>
        <w:t>h</w:t>
      </w:r>
      <w:r w:rsidR="0045231E" w:rsidRPr="002E750D">
        <w:rPr>
          <w:rFonts w:ascii="Arial" w:hAnsi="Arial" w:cs="Arial"/>
          <w:lang w:eastAsia="zh-CN"/>
        </w:rPr>
        <w:t xml:space="preserve">as agreed </w:t>
      </w:r>
      <w:r w:rsidR="001C6826">
        <w:rPr>
          <w:rFonts w:ascii="Arial" w:hAnsi="Arial" w:cs="Arial"/>
          <w:lang w:eastAsia="zh-CN"/>
        </w:rPr>
        <w:t>TS</w:t>
      </w:r>
      <w:r w:rsidR="0045231E" w:rsidRPr="002E750D">
        <w:rPr>
          <w:rFonts w:ascii="Arial" w:hAnsi="Arial" w:cs="Arial"/>
          <w:lang w:eastAsia="zh-CN"/>
        </w:rPr>
        <w:t>23.501</w:t>
      </w:r>
      <w:r w:rsidR="001C6826">
        <w:rPr>
          <w:rFonts w:ascii="Arial" w:hAnsi="Arial" w:cs="Arial"/>
          <w:lang w:eastAsia="zh-CN"/>
        </w:rPr>
        <w:t xml:space="preserve"> </w:t>
      </w:r>
      <w:r w:rsidR="0045231E" w:rsidRPr="002E750D">
        <w:rPr>
          <w:rFonts w:ascii="Arial" w:hAnsi="Arial" w:cs="Arial" w:hint="eastAsia"/>
          <w:lang w:eastAsia="zh-CN"/>
        </w:rPr>
        <w:t>CR#</w:t>
      </w:r>
      <w:r w:rsidR="0045231E" w:rsidRPr="002E750D">
        <w:rPr>
          <w:rFonts w:ascii="Arial" w:hAnsi="Arial" w:cs="Arial"/>
          <w:lang w:eastAsia="zh-CN"/>
        </w:rPr>
        <w:t xml:space="preserve">xxx and </w:t>
      </w:r>
      <w:r w:rsidR="001C6826">
        <w:rPr>
          <w:rFonts w:ascii="Arial" w:hAnsi="Arial" w:cs="Arial"/>
          <w:lang w:eastAsia="zh-CN"/>
        </w:rPr>
        <w:t>TS</w:t>
      </w:r>
      <w:r w:rsidR="0045231E" w:rsidRPr="002E750D">
        <w:rPr>
          <w:rFonts w:ascii="Arial" w:hAnsi="Arial" w:cs="Arial"/>
          <w:lang w:eastAsia="zh-CN"/>
        </w:rPr>
        <w:t>23.502</w:t>
      </w:r>
      <w:r w:rsidR="001C6826">
        <w:rPr>
          <w:rFonts w:ascii="Arial" w:hAnsi="Arial" w:cs="Arial"/>
          <w:lang w:eastAsia="zh-CN"/>
        </w:rPr>
        <w:t xml:space="preserve"> </w:t>
      </w:r>
      <w:r w:rsidR="0045231E" w:rsidRPr="002E750D">
        <w:rPr>
          <w:rFonts w:ascii="Arial" w:hAnsi="Arial" w:cs="Arial"/>
          <w:lang w:eastAsia="zh-CN"/>
        </w:rPr>
        <w:t>CR#xxx to update the name of service operation provided in NSACF. See the attachment</w:t>
      </w:r>
      <w:r w:rsidR="001C6826">
        <w:rPr>
          <w:rFonts w:ascii="Arial" w:hAnsi="Arial" w:cs="Arial"/>
          <w:lang w:eastAsia="zh-CN"/>
        </w:rPr>
        <w:t>s</w:t>
      </w:r>
    </w:p>
    <w:p w14:paraId="17AC4CB0" w14:textId="50BEF63E" w:rsidR="007E2FB6" w:rsidRPr="002E750D" w:rsidRDefault="0045231E" w:rsidP="000F6242">
      <w:pPr>
        <w:rPr>
          <w:rFonts w:ascii="Arial" w:hAnsi="Arial" w:cs="Arial"/>
          <w:lang w:eastAsia="zh-CN"/>
        </w:rPr>
      </w:pPr>
      <w:r w:rsidRPr="002E750D">
        <w:rPr>
          <w:rFonts w:ascii="Arial" w:hAnsi="Arial" w:cs="Arial"/>
          <w:lang w:eastAsia="zh-CN"/>
        </w:rPr>
        <w:t>R</w:t>
      </w:r>
      <w:r w:rsidR="007C110C" w:rsidRPr="002E750D">
        <w:rPr>
          <w:rFonts w:ascii="Arial" w:hAnsi="Arial" w:cs="Arial"/>
          <w:lang w:eastAsia="zh-CN"/>
        </w:rPr>
        <w:t xml:space="preserve">egarding the questions from </w:t>
      </w:r>
      <w:r w:rsidRPr="002E750D">
        <w:rPr>
          <w:rFonts w:ascii="Arial" w:hAnsi="Arial" w:cs="Arial"/>
          <w:lang w:eastAsia="zh-CN"/>
        </w:rPr>
        <w:t>CT4</w:t>
      </w:r>
      <w:r w:rsidR="007C110C" w:rsidRPr="002E750D">
        <w:rPr>
          <w:rFonts w:ascii="Arial" w:hAnsi="Arial" w:cs="Arial"/>
          <w:lang w:eastAsia="zh-CN"/>
        </w:rPr>
        <w:t>, SA2 has the following answers:</w:t>
      </w:r>
    </w:p>
    <w:p w14:paraId="16A6B8A6" w14:textId="77777777" w:rsidR="0045231E" w:rsidRPr="00ED32B1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Q1: Whether the two separate services can be merged into one?</w:t>
      </w:r>
    </w:p>
    <w:p w14:paraId="36BA1748" w14:textId="0DD19082" w:rsidR="0045231E" w:rsidRDefault="0045231E" w:rsidP="0045231E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answer: Yes. These two separated services ha</w:t>
      </w:r>
      <w:r w:rsidR="00B13952">
        <w:rPr>
          <w:rFonts w:ascii="Arial" w:hAnsi="Arial" w:cs="Arial" w:hint="eastAsia"/>
          <w:lang w:eastAsia="zh-CN"/>
        </w:rPr>
        <w:t>v</w:t>
      </w:r>
      <w:r w:rsidR="00B1395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been merged into </w:t>
      </w:r>
      <w:r>
        <w:rPr>
          <w:rFonts w:ascii="Arial" w:hAnsi="Arial" w:cs="Arial" w:hint="eastAsia"/>
          <w:lang w:eastAsia="zh-CN"/>
        </w:rPr>
        <w:t>one</w:t>
      </w:r>
      <w:r>
        <w:rPr>
          <w:rFonts w:ascii="Arial" w:hAnsi="Arial" w:cs="Arial"/>
          <w:lang w:eastAsia="zh-CN"/>
        </w:rPr>
        <w:t xml:space="preserve"> Nnsacf_NSAC service</w:t>
      </w:r>
      <w:r w:rsidR="001C6826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.</w:t>
      </w:r>
    </w:p>
    <w:p w14:paraId="1C1BE898" w14:textId="77777777" w:rsidR="0045231E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 w:rsidRPr="00ED32B1">
        <w:rPr>
          <w:rFonts w:ascii="Arial" w:hAnsi="Arial" w:cs="Arial"/>
          <w:b/>
        </w:rPr>
        <w:t>: W</w:t>
      </w:r>
      <w:r>
        <w:rPr>
          <w:rFonts w:ascii="Arial" w:hAnsi="Arial" w:cs="Arial" w:hint="eastAsia"/>
          <w:b/>
          <w:lang w:eastAsia="zh-CN"/>
        </w:rPr>
        <w:t>ould</w:t>
      </w:r>
      <w:r w:rsidRPr="00ED32B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SA2 choose better service names than existing names</w:t>
      </w:r>
      <w:r w:rsidRPr="00ED32B1">
        <w:rPr>
          <w:rFonts w:ascii="Arial" w:hAnsi="Arial" w:cs="Arial"/>
          <w:b/>
        </w:rPr>
        <w:t>?</w:t>
      </w:r>
    </w:p>
    <w:p w14:paraId="07FBC21B" w14:textId="50121107" w:rsidR="0045231E" w:rsidRDefault="0045231E" w:rsidP="0045231E">
      <w:pPr>
        <w:rPr>
          <w:rFonts w:ascii="Arial" w:hAnsi="Arial" w:cs="Arial"/>
          <w:b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answer: Yes. See the attachment.</w:t>
      </w:r>
    </w:p>
    <w:p w14:paraId="60524A4B" w14:textId="77777777" w:rsidR="0045231E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ED32B1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What does EAC exactly indicate, Early Admission Control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or Early Availability Check?</w:t>
      </w:r>
    </w:p>
    <w:p w14:paraId="4FF910D4" w14:textId="198A837D" w:rsidR="0045231E" w:rsidRDefault="0045231E" w:rsidP="0045231E">
      <w:pPr>
        <w:rPr>
          <w:rFonts w:ascii="Arial" w:hAnsi="Arial" w:cs="Arial"/>
        </w:rPr>
      </w:pPr>
      <w:r>
        <w:rPr>
          <w:rFonts w:ascii="Arial" w:hAnsi="Arial" w:cs="Arial"/>
        </w:rPr>
        <w:t>SA2 Answer: EA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 means Early Admission Control. SA2 has agreed </w:t>
      </w:r>
      <w:r w:rsidR="001C6826">
        <w:rPr>
          <w:rFonts w:ascii="Arial" w:hAnsi="Arial" w:cs="Arial"/>
          <w:lang w:eastAsia="zh-CN"/>
        </w:rPr>
        <w:t>23.502CR</w:t>
      </w:r>
      <w:r w:rsidR="00B13952">
        <w:rPr>
          <w:rFonts w:ascii="Arial" w:hAnsi="Arial" w:cs="Arial"/>
          <w:lang w:eastAsia="zh-CN"/>
        </w:rPr>
        <w:t>#2970 to correct the sentence.</w:t>
      </w:r>
      <w:bookmarkStart w:id="7" w:name="_GoBack"/>
      <w:bookmarkEnd w:id="7"/>
    </w:p>
    <w:p w14:paraId="19E83CDD" w14:textId="1B77A6B7" w:rsidR="00DD0FC4" w:rsidRPr="00790899" w:rsidRDefault="00DD0FC4" w:rsidP="00DD0FC4">
      <w:pPr>
        <w:pStyle w:val="af1"/>
        <w:ind w:left="0"/>
        <w:rPr>
          <w:color w:val="000000" w:themeColor="text1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D6DDED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5231E">
        <w:rPr>
          <w:rFonts w:ascii="Arial" w:hAnsi="Arial" w:cs="Arial"/>
          <w:b/>
        </w:rPr>
        <w:t>CT4</w:t>
      </w:r>
      <w:r w:rsidR="00EF78ED">
        <w:rPr>
          <w:rFonts w:ascii="Arial" w:hAnsi="Arial" w:cs="Arial"/>
          <w:b/>
        </w:rPr>
        <w:t>:</w:t>
      </w:r>
      <w:r w:rsidR="00D10FB8">
        <w:rPr>
          <w:rFonts w:ascii="Arial" w:hAnsi="Arial" w:cs="Arial"/>
          <w:b/>
        </w:rPr>
        <w:t xml:space="preserve"> </w:t>
      </w:r>
    </w:p>
    <w:p w14:paraId="3A3E62EE" w14:textId="784197C0" w:rsidR="00B97703" w:rsidRDefault="00B97703" w:rsidP="00D10FB8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10FB8" w:rsidRPr="00D10FB8">
        <w:rPr>
          <w:rFonts w:ascii="Arial" w:hAnsi="Arial" w:cs="Arial"/>
          <w:bCs/>
          <w:color w:val="000000" w:themeColor="text1"/>
        </w:rPr>
        <w:t>3GPP TSG SA WG</w:t>
      </w:r>
      <w:r w:rsidR="00DD0FC4">
        <w:rPr>
          <w:rFonts w:ascii="Arial" w:hAnsi="Arial" w:cs="Arial"/>
          <w:bCs/>
          <w:color w:val="000000" w:themeColor="text1"/>
        </w:rPr>
        <w:t>2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kindly asks </w:t>
      </w:r>
      <w:r w:rsidR="0045231E">
        <w:rPr>
          <w:rFonts w:ascii="Arial" w:hAnsi="Arial" w:cs="Arial"/>
          <w:bCs/>
          <w:color w:val="000000" w:themeColor="text1"/>
        </w:rPr>
        <w:t>CT4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t</w:t>
      </w:r>
      <w:r w:rsidR="00DD0FC4">
        <w:rPr>
          <w:rFonts w:ascii="Arial" w:hAnsi="Arial" w:cs="Arial"/>
          <w:bCs/>
          <w:color w:val="000000" w:themeColor="text1"/>
        </w:rPr>
        <w:t>o take the</w:t>
      </w:r>
      <w:r w:rsidR="00DD0FC4" w:rsidRPr="00D10FB8">
        <w:rPr>
          <w:rFonts w:ascii="Arial" w:hAnsi="Arial" w:cs="Arial"/>
          <w:bCs/>
          <w:color w:val="000000" w:themeColor="text1"/>
        </w:rPr>
        <w:t xml:space="preserve"> </w:t>
      </w:r>
      <w:r w:rsidR="00DD0FC4">
        <w:rPr>
          <w:rFonts w:ascii="Arial" w:hAnsi="Arial" w:cs="Arial"/>
          <w:bCs/>
          <w:color w:val="000000" w:themeColor="text1"/>
        </w:rPr>
        <w:t>a</w:t>
      </w:r>
      <w:r w:rsidR="00D10FB8" w:rsidRPr="00D10FB8">
        <w:rPr>
          <w:rFonts w:ascii="Arial" w:hAnsi="Arial" w:cs="Arial"/>
          <w:bCs/>
          <w:color w:val="000000" w:themeColor="text1"/>
        </w:rPr>
        <w:t>nswer</w:t>
      </w:r>
      <w:r w:rsidR="00DD0FC4">
        <w:rPr>
          <w:rFonts w:ascii="Arial" w:hAnsi="Arial" w:cs="Arial"/>
          <w:bCs/>
          <w:color w:val="000000" w:themeColor="text1"/>
        </w:rPr>
        <w:t>s to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question</w:t>
      </w:r>
      <w:r w:rsidR="00EF78ED">
        <w:rPr>
          <w:rFonts w:ascii="Arial" w:hAnsi="Arial" w:cs="Arial"/>
          <w:bCs/>
          <w:color w:val="000000" w:themeColor="text1"/>
        </w:rPr>
        <w:t>s</w:t>
      </w:r>
      <w:r w:rsidR="00DD0FC4">
        <w:rPr>
          <w:rFonts w:ascii="Arial" w:hAnsi="Arial" w:cs="Arial"/>
          <w:bCs/>
          <w:color w:val="000000" w:themeColor="text1"/>
        </w:rPr>
        <w:t xml:space="preserve"> into account.</w:t>
      </w:r>
    </w:p>
    <w:p w14:paraId="1518937F" w14:textId="138E146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D0FC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1868C80" w14:textId="77777777" w:rsidR="00DD0FC4" w:rsidRPr="002F1940" w:rsidRDefault="00DD0FC4" w:rsidP="00DD0FC4">
      <w:r>
        <w:t xml:space="preserve">the upcoming SA2 meetings can be found in the </w:t>
      </w:r>
      <w:hyperlink r:id="rId10" w:anchor="/" w:history="1">
        <w:r>
          <w:rPr>
            <w:rStyle w:val="af0"/>
          </w:rPr>
          <w:t>SA2 Meetings calendar</w:t>
        </w:r>
      </w:hyperlink>
      <w:r>
        <w:t xml:space="preserve"> </w:t>
      </w:r>
    </w:p>
    <w:p w14:paraId="054FEDCB" w14:textId="2DA22C34" w:rsidR="006052AD" w:rsidRPr="002F1940" w:rsidRDefault="006052AD" w:rsidP="00DD0FC4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5D188" w14:textId="77777777" w:rsidR="007D71EE" w:rsidRDefault="007D71EE">
      <w:pPr>
        <w:spacing w:after="0"/>
      </w:pPr>
      <w:r>
        <w:separator/>
      </w:r>
    </w:p>
  </w:endnote>
  <w:endnote w:type="continuationSeparator" w:id="0">
    <w:p w14:paraId="4C0A5040" w14:textId="77777777" w:rsidR="007D71EE" w:rsidRDefault="007D71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DBB64" w14:textId="77777777" w:rsidR="007D71EE" w:rsidRDefault="007D71EE">
      <w:pPr>
        <w:spacing w:after="0"/>
      </w:pPr>
      <w:r>
        <w:separator/>
      </w:r>
    </w:p>
  </w:footnote>
  <w:footnote w:type="continuationSeparator" w:id="0">
    <w:p w14:paraId="5CC78EBF" w14:textId="77777777" w:rsidR="007D71EE" w:rsidRDefault="007D71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660A91"/>
    <w:multiLevelType w:val="hybridMultilevel"/>
    <w:tmpl w:val="2E921A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10FD4"/>
    <w:multiLevelType w:val="hybridMultilevel"/>
    <w:tmpl w:val="CFF2E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6C36475"/>
    <w:multiLevelType w:val="hybridMultilevel"/>
    <w:tmpl w:val="2E920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1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6061"/>
    <w:rsid w:val="000655E7"/>
    <w:rsid w:val="0009304F"/>
    <w:rsid w:val="000D68ED"/>
    <w:rsid w:val="000D7846"/>
    <w:rsid w:val="000F6242"/>
    <w:rsid w:val="001053C9"/>
    <w:rsid w:val="00120262"/>
    <w:rsid w:val="00134FE4"/>
    <w:rsid w:val="001553C4"/>
    <w:rsid w:val="00156DE5"/>
    <w:rsid w:val="00176DCD"/>
    <w:rsid w:val="0018012B"/>
    <w:rsid w:val="00193D2F"/>
    <w:rsid w:val="001C4B21"/>
    <w:rsid w:val="001C6826"/>
    <w:rsid w:val="001D0954"/>
    <w:rsid w:val="001D74E7"/>
    <w:rsid w:val="001E6B91"/>
    <w:rsid w:val="001E6DA6"/>
    <w:rsid w:val="001F5C8B"/>
    <w:rsid w:val="0020376A"/>
    <w:rsid w:val="00217782"/>
    <w:rsid w:val="0022094E"/>
    <w:rsid w:val="00226381"/>
    <w:rsid w:val="00246762"/>
    <w:rsid w:val="0025230C"/>
    <w:rsid w:val="00253C79"/>
    <w:rsid w:val="00257779"/>
    <w:rsid w:val="00272BB6"/>
    <w:rsid w:val="00282323"/>
    <w:rsid w:val="0028325E"/>
    <w:rsid w:val="0028627E"/>
    <w:rsid w:val="002869FE"/>
    <w:rsid w:val="002C4B42"/>
    <w:rsid w:val="002C7BFD"/>
    <w:rsid w:val="002D0647"/>
    <w:rsid w:val="002D3ADC"/>
    <w:rsid w:val="002D6D59"/>
    <w:rsid w:val="002E750D"/>
    <w:rsid w:val="002F1940"/>
    <w:rsid w:val="002F5326"/>
    <w:rsid w:val="002F7B2B"/>
    <w:rsid w:val="003464B4"/>
    <w:rsid w:val="0035367F"/>
    <w:rsid w:val="003537FD"/>
    <w:rsid w:val="00356181"/>
    <w:rsid w:val="00360621"/>
    <w:rsid w:val="00360F8D"/>
    <w:rsid w:val="00363D24"/>
    <w:rsid w:val="00383545"/>
    <w:rsid w:val="003861CC"/>
    <w:rsid w:val="003A1D05"/>
    <w:rsid w:val="003A465F"/>
    <w:rsid w:val="003E1118"/>
    <w:rsid w:val="003E2045"/>
    <w:rsid w:val="003E27AD"/>
    <w:rsid w:val="003E5D5A"/>
    <w:rsid w:val="003F7E21"/>
    <w:rsid w:val="0041275C"/>
    <w:rsid w:val="004274DF"/>
    <w:rsid w:val="00433500"/>
    <w:rsid w:val="00433F71"/>
    <w:rsid w:val="00433F96"/>
    <w:rsid w:val="00440D43"/>
    <w:rsid w:val="0045231E"/>
    <w:rsid w:val="004879F8"/>
    <w:rsid w:val="00492773"/>
    <w:rsid w:val="004C72E6"/>
    <w:rsid w:val="004E099A"/>
    <w:rsid w:val="004E3939"/>
    <w:rsid w:val="004F19DA"/>
    <w:rsid w:val="004F3957"/>
    <w:rsid w:val="005076BC"/>
    <w:rsid w:val="00514F3D"/>
    <w:rsid w:val="005262F9"/>
    <w:rsid w:val="005306CE"/>
    <w:rsid w:val="00542F28"/>
    <w:rsid w:val="005742ED"/>
    <w:rsid w:val="005B2760"/>
    <w:rsid w:val="005B6CDE"/>
    <w:rsid w:val="005E4C0E"/>
    <w:rsid w:val="005F25EF"/>
    <w:rsid w:val="005F4340"/>
    <w:rsid w:val="006052AD"/>
    <w:rsid w:val="00611FEE"/>
    <w:rsid w:val="00635C7F"/>
    <w:rsid w:val="00642737"/>
    <w:rsid w:val="00653823"/>
    <w:rsid w:val="0067367B"/>
    <w:rsid w:val="00681C19"/>
    <w:rsid w:val="00682D41"/>
    <w:rsid w:val="006A0628"/>
    <w:rsid w:val="006A1A2E"/>
    <w:rsid w:val="006A76D5"/>
    <w:rsid w:val="006B7C21"/>
    <w:rsid w:val="006D3A29"/>
    <w:rsid w:val="006E595A"/>
    <w:rsid w:val="007239DF"/>
    <w:rsid w:val="00725F60"/>
    <w:rsid w:val="00727AAF"/>
    <w:rsid w:val="007338C7"/>
    <w:rsid w:val="0073766B"/>
    <w:rsid w:val="00790899"/>
    <w:rsid w:val="00790AD3"/>
    <w:rsid w:val="007A5BE4"/>
    <w:rsid w:val="007A6F82"/>
    <w:rsid w:val="007B4569"/>
    <w:rsid w:val="007C110C"/>
    <w:rsid w:val="007C2885"/>
    <w:rsid w:val="007D71EE"/>
    <w:rsid w:val="007E2701"/>
    <w:rsid w:val="007E2FB6"/>
    <w:rsid w:val="007F3A8E"/>
    <w:rsid w:val="007F3D5D"/>
    <w:rsid w:val="007F405E"/>
    <w:rsid w:val="007F4F92"/>
    <w:rsid w:val="00804C69"/>
    <w:rsid w:val="00863713"/>
    <w:rsid w:val="008678AE"/>
    <w:rsid w:val="00876378"/>
    <w:rsid w:val="008A1890"/>
    <w:rsid w:val="008B2E19"/>
    <w:rsid w:val="008B4EBD"/>
    <w:rsid w:val="008C0EC3"/>
    <w:rsid w:val="008C3E60"/>
    <w:rsid w:val="008D772F"/>
    <w:rsid w:val="008E7575"/>
    <w:rsid w:val="0090159D"/>
    <w:rsid w:val="00921682"/>
    <w:rsid w:val="0094109F"/>
    <w:rsid w:val="00975457"/>
    <w:rsid w:val="0097669E"/>
    <w:rsid w:val="00981F7B"/>
    <w:rsid w:val="009903C0"/>
    <w:rsid w:val="00990D72"/>
    <w:rsid w:val="0099764C"/>
    <w:rsid w:val="009A0AA5"/>
    <w:rsid w:val="009A7753"/>
    <w:rsid w:val="009D22CF"/>
    <w:rsid w:val="009D38A8"/>
    <w:rsid w:val="00A55140"/>
    <w:rsid w:val="00A61BB2"/>
    <w:rsid w:val="00A75375"/>
    <w:rsid w:val="00A81D5D"/>
    <w:rsid w:val="00A83BA3"/>
    <w:rsid w:val="00AA62DB"/>
    <w:rsid w:val="00AB5461"/>
    <w:rsid w:val="00AC24F7"/>
    <w:rsid w:val="00AD3F0E"/>
    <w:rsid w:val="00AE1B3E"/>
    <w:rsid w:val="00AE4936"/>
    <w:rsid w:val="00B13952"/>
    <w:rsid w:val="00B32D1B"/>
    <w:rsid w:val="00B330CC"/>
    <w:rsid w:val="00B46207"/>
    <w:rsid w:val="00B55CA5"/>
    <w:rsid w:val="00B6340F"/>
    <w:rsid w:val="00B65F12"/>
    <w:rsid w:val="00B867CC"/>
    <w:rsid w:val="00B97703"/>
    <w:rsid w:val="00BA5C5A"/>
    <w:rsid w:val="00BA7C5B"/>
    <w:rsid w:val="00BE3533"/>
    <w:rsid w:val="00BE6D50"/>
    <w:rsid w:val="00BF49E4"/>
    <w:rsid w:val="00C360E3"/>
    <w:rsid w:val="00C363AF"/>
    <w:rsid w:val="00C47B13"/>
    <w:rsid w:val="00C62437"/>
    <w:rsid w:val="00C70AA9"/>
    <w:rsid w:val="00C853B9"/>
    <w:rsid w:val="00C93FE8"/>
    <w:rsid w:val="00C94F3D"/>
    <w:rsid w:val="00CB6B0C"/>
    <w:rsid w:val="00CC26AC"/>
    <w:rsid w:val="00CC7697"/>
    <w:rsid w:val="00CE142E"/>
    <w:rsid w:val="00CE3780"/>
    <w:rsid w:val="00CE7ECB"/>
    <w:rsid w:val="00CF0F0E"/>
    <w:rsid w:val="00CF6087"/>
    <w:rsid w:val="00D001B0"/>
    <w:rsid w:val="00D06222"/>
    <w:rsid w:val="00D10FB8"/>
    <w:rsid w:val="00D32612"/>
    <w:rsid w:val="00D82EFC"/>
    <w:rsid w:val="00D8586D"/>
    <w:rsid w:val="00D91276"/>
    <w:rsid w:val="00DB6EA0"/>
    <w:rsid w:val="00DD0FC4"/>
    <w:rsid w:val="00DD6791"/>
    <w:rsid w:val="00DE4ABC"/>
    <w:rsid w:val="00DF6175"/>
    <w:rsid w:val="00E050D1"/>
    <w:rsid w:val="00E07F01"/>
    <w:rsid w:val="00E33ABD"/>
    <w:rsid w:val="00E424B9"/>
    <w:rsid w:val="00E64098"/>
    <w:rsid w:val="00EB71CC"/>
    <w:rsid w:val="00EE28BC"/>
    <w:rsid w:val="00EF78ED"/>
    <w:rsid w:val="00F2289F"/>
    <w:rsid w:val="00F667CF"/>
    <w:rsid w:val="00F7131F"/>
    <w:rsid w:val="00F76772"/>
    <w:rsid w:val="00F76A92"/>
    <w:rsid w:val="00F803BE"/>
    <w:rsid w:val="00F909EC"/>
    <w:rsid w:val="00FA0903"/>
    <w:rsid w:val="00FE13DB"/>
    <w:rsid w:val="00FF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1B3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1B3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1B3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1B3E"/>
    <w:pPr>
      <w:outlineLvl w:val="5"/>
    </w:pPr>
  </w:style>
  <w:style w:type="paragraph" w:styleId="7">
    <w:name w:val="heading 7"/>
    <w:basedOn w:val="H6"/>
    <w:next w:val="a"/>
    <w:qFormat/>
    <w:rsid w:val="00AE1B3E"/>
    <w:pPr>
      <w:outlineLvl w:val="6"/>
    </w:pPr>
  </w:style>
  <w:style w:type="paragraph" w:styleId="8">
    <w:name w:val="heading 8"/>
    <w:basedOn w:val="1"/>
    <w:next w:val="a"/>
    <w:qFormat/>
    <w:rsid w:val="00AE1B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1B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AE1B3E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AE1B3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E1B3E"/>
    <w:pPr>
      <w:spacing w:before="180"/>
      <w:ind w:left="2693" w:hanging="2693"/>
    </w:pPr>
    <w:rPr>
      <w:b/>
    </w:rPr>
  </w:style>
  <w:style w:type="paragraph" w:styleId="10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E1B3E"/>
    <w:pPr>
      <w:ind w:left="1701" w:hanging="1701"/>
    </w:pPr>
  </w:style>
  <w:style w:type="paragraph" w:styleId="40">
    <w:name w:val="toc 4"/>
    <w:basedOn w:val="30"/>
    <w:semiHidden/>
    <w:rsid w:val="00AE1B3E"/>
    <w:pPr>
      <w:ind w:left="1418" w:hanging="1418"/>
    </w:pPr>
  </w:style>
  <w:style w:type="paragraph" w:styleId="30">
    <w:name w:val="toc 3"/>
    <w:basedOn w:val="21"/>
    <w:semiHidden/>
    <w:rsid w:val="00AE1B3E"/>
    <w:pPr>
      <w:ind w:left="1134" w:hanging="1134"/>
    </w:pPr>
  </w:style>
  <w:style w:type="paragraph" w:styleId="21">
    <w:name w:val="toc 2"/>
    <w:basedOn w:val="10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1B3E"/>
    <w:pPr>
      <w:ind w:left="284"/>
    </w:pPr>
  </w:style>
  <w:style w:type="paragraph" w:styleId="11">
    <w:name w:val="index 1"/>
    <w:basedOn w:val="a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E1B3E"/>
    <w:pPr>
      <w:outlineLvl w:val="9"/>
    </w:pPr>
  </w:style>
  <w:style w:type="paragraph" w:styleId="23">
    <w:name w:val="List Number 2"/>
    <w:basedOn w:val="ac"/>
    <w:semiHidden/>
    <w:rsid w:val="00AE1B3E"/>
    <w:pPr>
      <w:ind w:left="851"/>
    </w:pPr>
  </w:style>
  <w:style w:type="character" w:styleId="ad">
    <w:name w:val="footnote reference"/>
    <w:basedOn w:val="a0"/>
    <w:semiHidden/>
    <w:rsid w:val="00AE1B3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AE1B3E"/>
    <w:rPr>
      <w:b/>
    </w:rPr>
  </w:style>
  <w:style w:type="paragraph" w:customStyle="1" w:styleId="TAC">
    <w:name w:val="TAC"/>
    <w:basedOn w:val="TAL"/>
    <w:link w:val="TACChar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E1B3E"/>
    <w:pPr>
      <w:keepLines/>
      <w:ind w:left="1135" w:hanging="851"/>
    </w:pPr>
  </w:style>
  <w:style w:type="paragraph" w:styleId="90">
    <w:name w:val="toc 9"/>
    <w:basedOn w:val="80"/>
    <w:semiHidden/>
    <w:rsid w:val="00AE1B3E"/>
    <w:pPr>
      <w:ind w:left="1418" w:hanging="1418"/>
    </w:pPr>
  </w:style>
  <w:style w:type="paragraph" w:customStyle="1" w:styleId="EX">
    <w:name w:val="EX"/>
    <w:basedOn w:val="a"/>
    <w:rsid w:val="00AE1B3E"/>
    <w:pPr>
      <w:keepLines/>
      <w:ind w:left="1702" w:hanging="1418"/>
    </w:pPr>
  </w:style>
  <w:style w:type="paragraph" w:customStyle="1" w:styleId="FP">
    <w:name w:val="FP"/>
    <w:basedOn w:val="a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60">
    <w:name w:val="toc 6"/>
    <w:basedOn w:val="50"/>
    <w:next w:val="a"/>
    <w:semiHidden/>
    <w:rsid w:val="00AE1B3E"/>
    <w:pPr>
      <w:ind w:left="1985" w:hanging="1985"/>
    </w:pPr>
  </w:style>
  <w:style w:type="paragraph" w:styleId="70">
    <w:name w:val="toc 7"/>
    <w:basedOn w:val="60"/>
    <w:next w:val="a"/>
    <w:semiHidden/>
    <w:rsid w:val="00AE1B3E"/>
    <w:pPr>
      <w:ind w:left="2268" w:hanging="2268"/>
    </w:pPr>
  </w:style>
  <w:style w:type="paragraph" w:styleId="24">
    <w:name w:val="List Bullet 2"/>
    <w:basedOn w:val="af"/>
    <w:semiHidden/>
    <w:rsid w:val="00AE1B3E"/>
    <w:pPr>
      <w:ind w:left="851"/>
    </w:pPr>
  </w:style>
  <w:style w:type="paragraph" w:styleId="31">
    <w:name w:val="List Bullet 3"/>
    <w:basedOn w:val="24"/>
    <w:semiHidden/>
    <w:rsid w:val="00AE1B3E"/>
    <w:pPr>
      <w:ind w:left="1135"/>
    </w:pPr>
  </w:style>
  <w:style w:type="paragraph" w:styleId="ac">
    <w:name w:val="List Number"/>
    <w:basedOn w:val="a7"/>
    <w:semiHidden/>
    <w:rsid w:val="00AE1B3E"/>
  </w:style>
  <w:style w:type="paragraph" w:customStyle="1" w:styleId="EQ">
    <w:name w:val="EQ"/>
    <w:basedOn w:val="a"/>
    <w:next w:val="a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5"/>
    <w:next w:val="a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a"/>
    <w:link w:val="TALChar"/>
    <w:qFormat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25">
    <w:name w:val="List 2"/>
    <w:basedOn w:val="a7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E1B3E"/>
    <w:pPr>
      <w:ind w:left="1135"/>
    </w:pPr>
  </w:style>
  <w:style w:type="paragraph" w:styleId="41">
    <w:name w:val="List 4"/>
    <w:basedOn w:val="32"/>
    <w:semiHidden/>
    <w:rsid w:val="00AE1B3E"/>
    <w:pPr>
      <w:ind w:left="1418"/>
    </w:pPr>
  </w:style>
  <w:style w:type="paragraph" w:styleId="51">
    <w:name w:val="List 5"/>
    <w:basedOn w:val="41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a7">
    <w:name w:val="List"/>
    <w:basedOn w:val="a"/>
    <w:semiHidden/>
    <w:rsid w:val="00AE1B3E"/>
    <w:pPr>
      <w:ind w:left="568" w:hanging="284"/>
    </w:pPr>
  </w:style>
  <w:style w:type="paragraph" w:styleId="af">
    <w:name w:val="List Bullet"/>
    <w:basedOn w:val="a7"/>
    <w:semiHidden/>
    <w:rsid w:val="00AE1B3E"/>
  </w:style>
  <w:style w:type="paragraph" w:styleId="42">
    <w:name w:val="List Bullet 4"/>
    <w:basedOn w:val="31"/>
    <w:semiHidden/>
    <w:rsid w:val="00AE1B3E"/>
    <w:pPr>
      <w:ind w:left="1418"/>
    </w:pPr>
  </w:style>
  <w:style w:type="paragraph" w:styleId="52">
    <w:name w:val="List Bullet 5"/>
    <w:basedOn w:val="42"/>
    <w:semiHidden/>
    <w:rsid w:val="00AE1B3E"/>
    <w:pPr>
      <w:ind w:left="1702"/>
    </w:pPr>
  </w:style>
  <w:style w:type="paragraph" w:customStyle="1" w:styleId="B2">
    <w:name w:val="B2"/>
    <w:basedOn w:val="25"/>
    <w:rsid w:val="00AE1B3E"/>
  </w:style>
  <w:style w:type="paragraph" w:customStyle="1" w:styleId="B3">
    <w:name w:val="B3"/>
    <w:basedOn w:val="32"/>
    <w:rsid w:val="00AE1B3E"/>
  </w:style>
  <w:style w:type="paragraph" w:customStyle="1" w:styleId="B4">
    <w:name w:val="B4"/>
    <w:basedOn w:val="41"/>
    <w:rsid w:val="00AE1B3E"/>
  </w:style>
  <w:style w:type="paragraph" w:customStyle="1" w:styleId="B5">
    <w:name w:val="B5"/>
    <w:basedOn w:val="51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1D74E7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E6DA6"/>
  </w:style>
  <w:style w:type="character" w:customStyle="1" w:styleId="NOZchn">
    <w:name w:val="NO Zchn"/>
    <w:link w:val="NO"/>
    <w:qFormat/>
    <w:rsid w:val="008C0EC3"/>
  </w:style>
  <w:style w:type="paragraph" w:styleId="af1">
    <w:name w:val="List Paragraph"/>
    <w:basedOn w:val="a"/>
    <w:uiPriority w:val="34"/>
    <w:qFormat/>
    <w:rsid w:val="00B867CC"/>
    <w:pPr>
      <w:ind w:left="720"/>
      <w:contextualSpacing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6E59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E595A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6E595A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CC7697"/>
  </w:style>
  <w:style w:type="character" w:customStyle="1" w:styleId="THChar">
    <w:name w:val="TH Char"/>
    <w:link w:val="TH"/>
    <w:qFormat/>
    <w:locked/>
    <w:rsid w:val="002F5326"/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2F5326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2F5326"/>
    <w:rPr>
      <w:rFonts w:ascii="Arial" w:hAnsi="Arial"/>
      <w:b/>
      <w:sz w:val="18"/>
    </w:rPr>
  </w:style>
  <w:style w:type="character" w:customStyle="1" w:styleId="TACChar">
    <w:name w:val="TAC Char"/>
    <w:link w:val="TAC"/>
    <w:rsid w:val="002F5326"/>
    <w:rPr>
      <w:rFonts w:ascii="Arial" w:hAnsi="Arial"/>
      <w:sz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7E27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1BF53-2974-4B7A-8565-E649AE1C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ZTE03</cp:lastModifiedBy>
  <cp:revision>7</cp:revision>
  <cp:lastPrinted>2002-04-23T07:10:00Z</cp:lastPrinted>
  <dcterms:created xsi:type="dcterms:W3CDTF">2021-08-10T09:05:00Z</dcterms:created>
  <dcterms:modified xsi:type="dcterms:W3CDTF">2021-08-10T13:52:00Z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